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10" w:rsidRPr="00D0150A" w:rsidRDefault="00072E10" w:rsidP="00D617E9">
      <w:pPr>
        <w:pStyle w:val="1"/>
        <w:pageBreakBefore/>
        <w:tabs>
          <w:tab w:val="left" w:pos="567"/>
        </w:tabs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</w:t>
      </w:r>
    </w:p>
    <w:p w:rsidR="00072E10" w:rsidRPr="00D0150A" w:rsidRDefault="00072E10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72E10" w:rsidRPr="00D0150A" w:rsidRDefault="00072E10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72E10" w:rsidRPr="00EB0B3E" w:rsidRDefault="00072E10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ДО</w:t>
      </w:r>
    </w:p>
    <w:p w:rsidR="00072E10" w:rsidRPr="00EB0B3E" w:rsidRDefault="00072E10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ОБЩИНА ЛОЗНИЦА</w:t>
      </w:r>
    </w:p>
    <w:p w:rsidR="00072E10" w:rsidRPr="00EB0B3E" w:rsidRDefault="00072E10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ГР. ЛОЗНИЦА 7290</w:t>
      </w:r>
    </w:p>
    <w:p w:rsidR="00072E10" w:rsidRPr="00EB0B3E" w:rsidRDefault="00072E10" w:rsidP="00D617E9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072E10" w:rsidRPr="00D0150A" w:rsidRDefault="00072E10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072E10" w:rsidRPr="00D0150A" w:rsidRDefault="00072E10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072E10" w:rsidRPr="00D617E9" w:rsidRDefault="00072E10" w:rsidP="00D617E9">
      <w:pPr>
        <w:tabs>
          <w:tab w:val="left" w:pos="567"/>
        </w:tabs>
        <w:jc w:val="center"/>
        <w:rPr>
          <w:b/>
          <w:bCs/>
          <w:caps/>
          <w:position w:val="8"/>
          <w:sz w:val="24"/>
          <w:szCs w:val="24"/>
          <w:lang w:val="bg-BG"/>
        </w:rPr>
      </w:pPr>
      <w:r w:rsidRPr="00D617E9">
        <w:rPr>
          <w:b/>
          <w:bCs/>
          <w:caps/>
          <w:position w:val="8"/>
          <w:sz w:val="24"/>
          <w:szCs w:val="24"/>
          <w:lang w:val="bg-BG"/>
        </w:rPr>
        <w:t xml:space="preserve">ЗАЯВЛЕНИЕ ЗА УЧАСТИЕ </w:t>
      </w:r>
    </w:p>
    <w:p w:rsidR="00072E10" w:rsidRPr="00D0150A" w:rsidRDefault="00072E10" w:rsidP="00D617E9">
      <w:pPr>
        <w:tabs>
          <w:tab w:val="left" w:pos="567"/>
        </w:tabs>
        <w:jc w:val="center"/>
        <w:rPr>
          <w:caps/>
          <w:position w:val="8"/>
          <w:lang w:val="bg-BG"/>
        </w:rPr>
      </w:pPr>
      <w:r>
        <w:rPr>
          <w:caps/>
          <w:position w:val="8"/>
          <w:lang w:val="bg-BG"/>
        </w:rPr>
        <w:t xml:space="preserve">  </w:t>
      </w:r>
    </w:p>
    <w:p w:rsidR="00072E10" w:rsidRDefault="00072E10" w:rsidP="00D617E9">
      <w:pPr>
        <w:jc w:val="center"/>
        <w:rPr>
          <w:sz w:val="24"/>
          <w:szCs w:val="24"/>
          <w:lang w:val="bg-BG"/>
        </w:rPr>
      </w:pPr>
      <w:r w:rsidRPr="00D617E9">
        <w:rPr>
          <w:b/>
          <w:bCs/>
          <w:sz w:val="24"/>
          <w:szCs w:val="24"/>
          <w:lang w:val="bg-BG"/>
        </w:rPr>
        <w:t xml:space="preserve">в процедура по </w:t>
      </w:r>
      <w:r w:rsidRPr="00D617E9">
        <w:rPr>
          <w:b/>
          <w:sz w:val="24"/>
          <w:szCs w:val="24"/>
          <w:lang w:val="bg-BG"/>
        </w:rPr>
        <w:t>чл.14, ал.5, т.2 от ЗОП във връзка с избора на изпълнител на поръчка с предмет:</w:t>
      </w:r>
      <w:r w:rsidRPr="00EB0B3E">
        <w:rPr>
          <w:b/>
          <w:sz w:val="24"/>
          <w:szCs w:val="24"/>
          <w:lang w:val="bg-BG"/>
        </w:rPr>
        <w:t xml:space="preserve"> </w:t>
      </w:r>
      <w:r w:rsidRPr="00EB0B3E">
        <w:rPr>
          <w:b/>
          <w:i/>
          <w:sz w:val="24"/>
          <w:szCs w:val="24"/>
          <w:lang w:val="bg-BG"/>
        </w:rPr>
        <w:t>„</w:t>
      </w:r>
      <w:r>
        <w:rPr>
          <w:b/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EB0B3E">
        <w:rPr>
          <w:b/>
          <w:sz w:val="24"/>
          <w:szCs w:val="24"/>
          <w:lang w:val="bg-BG"/>
        </w:rPr>
        <w:t>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</w:p>
    <w:p w:rsidR="00072E10" w:rsidRDefault="00072E10" w:rsidP="00D617E9">
      <w:pPr>
        <w:jc w:val="center"/>
        <w:rPr>
          <w:b/>
          <w:bCs/>
          <w:lang w:val="bg-BG"/>
        </w:rPr>
      </w:pPr>
    </w:p>
    <w:p w:rsidR="00072E10" w:rsidRPr="00D0150A" w:rsidRDefault="00072E10" w:rsidP="00D617E9">
      <w:pPr>
        <w:tabs>
          <w:tab w:val="left" w:pos="567"/>
        </w:tabs>
        <w:jc w:val="both"/>
        <w:rPr>
          <w:b/>
          <w:bCs/>
          <w:lang w:val="bg-BG"/>
        </w:rPr>
      </w:pPr>
    </w:p>
    <w:p w:rsidR="00072E10" w:rsidRPr="00D0150A" w:rsidRDefault="00072E10" w:rsidP="00D617E9">
      <w:pPr>
        <w:tabs>
          <w:tab w:val="left" w:pos="567"/>
        </w:tabs>
        <w:rPr>
          <w:b/>
          <w:bCs/>
          <w:lang w:val="bg-BG"/>
        </w:rPr>
      </w:pPr>
      <w:bookmarkStart w:id="0" w:name="_GoBack"/>
      <w:bookmarkEnd w:id="0"/>
    </w:p>
    <w:p w:rsidR="00072E10" w:rsidRPr="00857C66" w:rsidRDefault="00072E10" w:rsidP="00C857E9">
      <w:pPr>
        <w:pStyle w:val="BodyText"/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ОТ УЧАСТНИК: ……………………………………………………………………………………………………………</w:t>
      </w:r>
    </w:p>
    <w:p w:rsidR="00072E10" w:rsidRPr="00981A9D" w:rsidRDefault="00072E10" w:rsidP="00D617E9">
      <w:pPr>
        <w:pStyle w:val="BodyText"/>
        <w:tabs>
          <w:tab w:val="left" w:pos="567"/>
        </w:tabs>
        <w:jc w:val="center"/>
        <w:rPr>
          <w:i/>
          <w:lang w:val="bg-BG"/>
        </w:rPr>
      </w:pPr>
      <w:r w:rsidRPr="00981A9D">
        <w:rPr>
          <w:i/>
          <w:lang w:val="bg-BG"/>
        </w:rPr>
        <w:t>/посочете фирма/наименованието на участника/</w:t>
      </w:r>
    </w:p>
    <w:p w:rsidR="00072E10" w:rsidRPr="00981A9D" w:rsidRDefault="00072E10" w:rsidP="00D617E9">
      <w:pPr>
        <w:tabs>
          <w:tab w:val="left" w:pos="567"/>
        </w:tabs>
        <w:jc w:val="both"/>
        <w:rPr>
          <w:i/>
          <w:lang w:val="bg-BG"/>
        </w:rPr>
      </w:pPr>
    </w:p>
    <w:p w:rsidR="00072E10" w:rsidRPr="00857C66" w:rsidRDefault="00072E10" w:rsidP="00D617E9">
      <w:pPr>
        <w:tabs>
          <w:tab w:val="left" w:pos="567"/>
        </w:tabs>
        <w:spacing w:before="120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УВАЖАЕМИ ДАМИ И ГОСПОДА,</w:t>
      </w:r>
    </w:p>
    <w:p w:rsidR="00072E10" w:rsidRPr="00D0150A" w:rsidRDefault="00072E10" w:rsidP="00D617E9">
      <w:pPr>
        <w:tabs>
          <w:tab w:val="left" w:pos="567"/>
        </w:tabs>
        <w:spacing w:before="120"/>
        <w:rPr>
          <w:lang w:val="bg-BG"/>
        </w:rPr>
      </w:pPr>
    </w:p>
    <w:p w:rsidR="00072E10" w:rsidRPr="00C857E9" w:rsidRDefault="00072E10" w:rsidP="00B92EAF">
      <w:pPr>
        <w:spacing w:after="120"/>
        <w:jc w:val="both"/>
        <w:rPr>
          <w:b/>
          <w:bCs/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 xml:space="preserve">С настоящото Ви представяме нашата оферта за участие в </w:t>
      </w:r>
      <w:r w:rsidRPr="00C857E9">
        <w:rPr>
          <w:bCs/>
          <w:sz w:val="24"/>
          <w:szCs w:val="24"/>
          <w:lang w:val="bg-BG"/>
        </w:rPr>
        <w:t xml:space="preserve">процедура по </w:t>
      </w:r>
      <w:r w:rsidRPr="00C857E9">
        <w:rPr>
          <w:sz w:val="24"/>
          <w:szCs w:val="24"/>
          <w:lang w:val="bg-BG"/>
        </w:rPr>
        <w:t xml:space="preserve">чл.14, ал.5, т.2 от ЗОП във връзка с избора на изпълнител на поръчка с предмет: </w:t>
      </w:r>
      <w:r w:rsidRPr="00C857E9">
        <w:rPr>
          <w:i/>
          <w:sz w:val="24"/>
          <w:szCs w:val="24"/>
          <w:lang w:val="bg-BG"/>
        </w:rPr>
        <w:t>„</w:t>
      </w:r>
      <w:r w:rsidRPr="00433FA4">
        <w:rPr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C857E9">
        <w:rPr>
          <w:i/>
          <w:sz w:val="24"/>
          <w:szCs w:val="24"/>
          <w:lang w:val="bg-BG"/>
        </w:rPr>
        <w:t xml:space="preserve">” </w:t>
      </w:r>
      <w:r w:rsidRPr="00C857E9">
        <w:rPr>
          <w:sz w:val="24"/>
          <w:szCs w:val="24"/>
          <w:lang w:val="bg-BG"/>
        </w:rPr>
        <w:t xml:space="preserve">по проект 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фонд, </w:t>
      </w:r>
      <w:r w:rsidRPr="00C857E9">
        <w:rPr>
          <w:bCs/>
          <w:sz w:val="24"/>
          <w:szCs w:val="24"/>
          <w:lang w:val="bg-BG"/>
        </w:rPr>
        <w:t xml:space="preserve">Регистрационен № на договора </w:t>
      </w:r>
      <w:r w:rsidRPr="00C857E9">
        <w:rPr>
          <w:bCs/>
          <w:caps/>
          <w:sz w:val="24"/>
          <w:szCs w:val="24"/>
          <w:lang w:val="en-US"/>
        </w:rPr>
        <w:t>BG</w:t>
      </w:r>
      <w:r w:rsidRPr="00C857E9">
        <w:rPr>
          <w:bCs/>
          <w:caps/>
          <w:sz w:val="24"/>
          <w:szCs w:val="24"/>
          <w:lang w:val="ru-RU"/>
        </w:rPr>
        <w:t>05</w:t>
      </w:r>
      <w:r w:rsidRPr="00C857E9">
        <w:rPr>
          <w:bCs/>
          <w:caps/>
          <w:sz w:val="24"/>
          <w:szCs w:val="24"/>
          <w:lang w:val="en-US"/>
        </w:rPr>
        <w:t>M</w:t>
      </w:r>
      <w:r w:rsidRPr="00C857E9">
        <w:rPr>
          <w:bCs/>
          <w:caps/>
          <w:sz w:val="24"/>
          <w:szCs w:val="24"/>
          <w:lang w:val="ru-RU"/>
        </w:rPr>
        <w:t>90</w:t>
      </w:r>
      <w:r w:rsidRPr="00C857E9">
        <w:rPr>
          <w:bCs/>
          <w:caps/>
          <w:sz w:val="24"/>
          <w:szCs w:val="24"/>
          <w:lang w:val="en-US"/>
        </w:rPr>
        <w:t>PO</w:t>
      </w:r>
      <w:r w:rsidRPr="00C857E9">
        <w:rPr>
          <w:bCs/>
          <w:caps/>
          <w:sz w:val="24"/>
          <w:szCs w:val="24"/>
          <w:lang w:val="ru-RU"/>
        </w:rPr>
        <w:t>001-2.002</w:t>
      </w:r>
      <w:r w:rsidRPr="00C857E9">
        <w:rPr>
          <w:bCs/>
          <w:caps/>
          <w:sz w:val="24"/>
          <w:szCs w:val="24"/>
          <w:lang w:val="bg-BG"/>
        </w:rPr>
        <w:t>-0126-С001</w:t>
      </w:r>
      <w:r w:rsidRPr="00C857E9">
        <w:rPr>
          <w:bCs/>
          <w:sz w:val="24"/>
          <w:szCs w:val="24"/>
          <w:lang w:val="bg-BG"/>
        </w:rPr>
        <w:t>.</w:t>
      </w:r>
    </w:p>
    <w:p w:rsidR="00072E10" w:rsidRPr="00C857E9" w:rsidRDefault="00072E10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Декларираме, че сме запознати с указанията и условията за участие в обявената от Вас процедура и изискванията на ЗОП. Съгласни сме с поставените от Вас условия, включително и с клаузите на приложения към документацията проект на договор,  и ги приемаме без възражения.</w:t>
      </w:r>
    </w:p>
    <w:p w:rsidR="00072E10" w:rsidRPr="00C857E9" w:rsidRDefault="00072E10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Желаем да участваме в процедурата и сме съгласни да изпълним поръчката качествено и в срока, съгласно проекта на договора.</w:t>
      </w:r>
    </w:p>
    <w:p w:rsidR="00072E10" w:rsidRPr="00C857E9" w:rsidRDefault="00072E10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072E10" w:rsidRPr="00857C66" w:rsidRDefault="00072E10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Ние потвърждаваме, че не участваме в друго предложение за настоящата процедура.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072E10" w:rsidRPr="00C857E9" w:rsidTr="00D617E9"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072E10" w:rsidRPr="00C857E9" w:rsidTr="00D617E9"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072E10" w:rsidRPr="00C857E9" w:rsidTr="00D617E9"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072E10" w:rsidRPr="00C857E9" w:rsidTr="00D617E9"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072E10" w:rsidRPr="00C857E9" w:rsidTr="00D617E9"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072E10" w:rsidRPr="00C857E9" w:rsidRDefault="00072E10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072E10" w:rsidRDefault="00072E10" w:rsidP="00F63412">
      <w:pPr>
        <w:jc w:val="center"/>
        <w:rPr>
          <w:b/>
          <w:sz w:val="24"/>
          <w:szCs w:val="24"/>
          <w:lang w:val="en-US"/>
        </w:rPr>
      </w:pPr>
    </w:p>
    <w:p w:rsidR="00072E10" w:rsidRDefault="00072E10" w:rsidP="00F63412">
      <w:pPr>
        <w:jc w:val="center"/>
        <w:rPr>
          <w:b/>
          <w:sz w:val="24"/>
          <w:szCs w:val="24"/>
          <w:lang w:val="bg-BG"/>
        </w:rPr>
      </w:pPr>
    </w:p>
    <w:p w:rsidR="00072E10" w:rsidRPr="00C857E9" w:rsidRDefault="00072E10" w:rsidP="00F63412">
      <w:pPr>
        <w:jc w:val="center"/>
        <w:rPr>
          <w:b/>
          <w:sz w:val="24"/>
          <w:szCs w:val="24"/>
          <w:lang w:val="bg-BG"/>
        </w:rPr>
      </w:pPr>
    </w:p>
    <w:sectPr w:rsidR="00072E10" w:rsidRPr="00C857E9" w:rsidSect="00745A9F">
      <w:headerReference w:type="default" r:id="rId7"/>
      <w:footerReference w:type="default" r:id="rId8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E10" w:rsidRDefault="00072E10">
      <w:r>
        <w:separator/>
      </w:r>
    </w:p>
  </w:endnote>
  <w:endnote w:type="continuationSeparator" w:id="0">
    <w:p w:rsidR="00072E10" w:rsidRDefault="0007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10" w:rsidRDefault="00072E10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</w:rPr>
    </w:pPr>
  </w:p>
  <w:p w:rsidR="00072E10" w:rsidRPr="00A34835" w:rsidRDefault="00072E10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</w:rPr>
    </w:pPr>
    <w:r w:rsidRPr="00A34835">
      <w:rPr>
        <w:b/>
        <w:bCs/>
        <w:i/>
        <w:sz w:val="16"/>
        <w:szCs w:val="16"/>
      </w:rPr>
      <w:t>Този документ е създаден в рамките на проект</w:t>
    </w:r>
    <w:r>
      <w:rPr>
        <w:b/>
        <w:bCs/>
        <w:i/>
        <w:sz w:val="16"/>
        <w:szCs w:val="16"/>
      </w:rPr>
      <w:t xml:space="preserve"> „Ръка за ръка“</w:t>
    </w:r>
    <w:r w:rsidRPr="00A34835">
      <w:rPr>
        <w:b/>
        <w:bCs/>
        <w:i/>
        <w:sz w:val="16"/>
        <w:szCs w:val="16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072E10" w:rsidRPr="00A34835" w:rsidRDefault="00072E10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</w:rPr>
    </w:pPr>
    <w:r w:rsidRPr="00A34835">
      <w:rPr>
        <w:b/>
        <w:bCs/>
        <w:i/>
        <w:sz w:val="16"/>
        <w:szCs w:val="16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</w:rPr>
      <w:t>BG05M9ОP001-2.002-01</w:t>
    </w:r>
    <w:r>
      <w:rPr>
        <w:b/>
        <w:bCs/>
        <w:i/>
        <w:caps/>
        <w:sz w:val="16"/>
        <w:szCs w:val="16"/>
      </w:rPr>
      <w:t>26</w:t>
    </w:r>
    <w:r w:rsidRPr="00A34835">
      <w:rPr>
        <w:b/>
        <w:bCs/>
        <w:i/>
        <w:caps/>
        <w:sz w:val="16"/>
        <w:szCs w:val="16"/>
      </w:rPr>
      <w:t>-С001</w:t>
    </w:r>
    <w:r w:rsidRPr="00A34835">
      <w:rPr>
        <w:b/>
        <w:bCs/>
        <w:i/>
        <w:sz w:val="16"/>
        <w:szCs w:val="16"/>
      </w:rPr>
      <w:t xml:space="preserve">“ </w:t>
    </w:r>
  </w:p>
  <w:p w:rsidR="00072E10" w:rsidRPr="00563045" w:rsidRDefault="00072E10" w:rsidP="004C5D34">
    <w:pPr>
      <w:pStyle w:val="Footer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E10" w:rsidRDefault="00072E10">
      <w:r>
        <w:separator/>
      </w:r>
    </w:p>
  </w:footnote>
  <w:footnote w:type="continuationSeparator" w:id="0">
    <w:p w:rsidR="00072E10" w:rsidRDefault="00072E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10" w:rsidRPr="00145228" w:rsidRDefault="00072E10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072E10" w:rsidRPr="00145228" w:rsidRDefault="00072E10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072E10" w:rsidRDefault="00072E10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49" type="#_x0000_t75" style="position:absolute;left:0;text-align:left;margin-left:-13.45pt;margin-top:6.8pt;width:94.45pt;height:67.35pt;z-index:251660288;visibility:visible">
          <v:imagedata r:id="rId1" o:title=""/>
        </v:shape>
      </w:pict>
    </w:r>
    <w:r>
      <w:rPr>
        <w:noProof/>
      </w:rPr>
      <w:t xml:space="preserve">                                                                                                                                                                    </w:t>
    </w:r>
    <w:r w:rsidRPr="0076685C">
      <w:rPr>
        <w:noProof/>
      </w:rPr>
      <w:pict>
        <v:shape id="Picture 6" o:spid="_x0000_i1026" type="#_x0000_t75" style="width:80.25pt;height:67.5pt;visibility:visible">
          <v:imagedata r:id="rId2" o:title=""/>
        </v:shape>
      </w:pict>
    </w:r>
    <w:r>
      <w:rPr>
        <w:noProof/>
      </w:rPr>
      <w:t xml:space="preserve">   </w:t>
    </w:r>
  </w:p>
  <w:p w:rsidR="00072E10" w:rsidRPr="006860C5" w:rsidRDefault="00072E10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cs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D92"/>
    <w:rsid w:val="000025E3"/>
    <w:rsid w:val="0000304F"/>
    <w:rsid w:val="0001047B"/>
    <w:rsid w:val="00036104"/>
    <w:rsid w:val="00037A90"/>
    <w:rsid w:val="000437DE"/>
    <w:rsid w:val="00055305"/>
    <w:rsid w:val="00055C33"/>
    <w:rsid w:val="00060B20"/>
    <w:rsid w:val="00064A5E"/>
    <w:rsid w:val="000716AC"/>
    <w:rsid w:val="00072E10"/>
    <w:rsid w:val="00074CEC"/>
    <w:rsid w:val="00082EB1"/>
    <w:rsid w:val="00083F53"/>
    <w:rsid w:val="000908EC"/>
    <w:rsid w:val="00095482"/>
    <w:rsid w:val="00095C68"/>
    <w:rsid w:val="00095E11"/>
    <w:rsid w:val="000A0225"/>
    <w:rsid w:val="000B0C11"/>
    <w:rsid w:val="000B35B2"/>
    <w:rsid w:val="000B6A4B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45228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32AB"/>
    <w:rsid w:val="002D48C0"/>
    <w:rsid w:val="002E2397"/>
    <w:rsid w:val="002E3743"/>
    <w:rsid w:val="002F08B9"/>
    <w:rsid w:val="002F21BE"/>
    <w:rsid w:val="002F479F"/>
    <w:rsid w:val="002F5047"/>
    <w:rsid w:val="0030262D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403846"/>
    <w:rsid w:val="00412397"/>
    <w:rsid w:val="004158D4"/>
    <w:rsid w:val="00423261"/>
    <w:rsid w:val="00433F20"/>
    <w:rsid w:val="00433FA4"/>
    <w:rsid w:val="00452557"/>
    <w:rsid w:val="004549DD"/>
    <w:rsid w:val="00455A42"/>
    <w:rsid w:val="004565C9"/>
    <w:rsid w:val="00464EB2"/>
    <w:rsid w:val="00476568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22AC9"/>
    <w:rsid w:val="00532A16"/>
    <w:rsid w:val="00534620"/>
    <w:rsid w:val="00545ABA"/>
    <w:rsid w:val="00551209"/>
    <w:rsid w:val="00560383"/>
    <w:rsid w:val="005628D9"/>
    <w:rsid w:val="00563045"/>
    <w:rsid w:val="00564415"/>
    <w:rsid w:val="005703BD"/>
    <w:rsid w:val="00575EB7"/>
    <w:rsid w:val="00582079"/>
    <w:rsid w:val="00590ED6"/>
    <w:rsid w:val="00591B8A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0C5"/>
    <w:rsid w:val="006864EF"/>
    <w:rsid w:val="00690973"/>
    <w:rsid w:val="006A222F"/>
    <w:rsid w:val="006A2616"/>
    <w:rsid w:val="006B3697"/>
    <w:rsid w:val="006C205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5C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41B7"/>
    <w:rsid w:val="007C0263"/>
    <w:rsid w:val="007D6F53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57C66"/>
    <w:rsid w:val="008621A8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1A9D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0F6B"/>
    <w:rsid w:val="00B33F02"/>
    <w:rsid w:val="00B43D6A"/>
    <w:rsid w:val="00B44FAC"/>
    <w:rsid w:val="00B505A6"/>
    <w:rsid w:val="00B540EC"/>
    <w:rsid w:val="00B63EDD"/>
    <w:rsid w:val="00B6792A"/>
    <w:rsid w:val="00B727A7"/>
    <w:rsid w:val="00B76445"/>
    <w:rsid w:val="00B771F8"/>
    <w:rsid w:val="00B8714A"/>
    <w:rsid w:val="00B92EAF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07DEF"/>
    <w:rsid w:val="00C10E1F"/>
    <w:rsid w:val="00C11022"/>
    <w:rsid w:val="00C1712E"/>
    <w:rsid w:val="00C22B4E"/>
    <w:rsid w:val="00C231A2"/>
    <w:rsid w:val="00C2503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857E9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150A"/>
    <w:rsid w:val="00D079B2"/>
    <w:rsid w:val="00D20CC9"/>
    <w:rsid w:val="00D22194"/>
    <w:rsid w:val="00D26728"/>
    <w:rsid w:val="00D277FC"/>
    <w:rsid w:val="00D340CC"/>
    <w:rsid w:val="00D34BDA"/>
    <w:rsid w:val="00D57E58"/>
    <w:rsid w:val="00D617E9"/>
    <w:rsid w:val="00D64CE5"/>
    <w:rsid w:val="00D709FF"/>
    <w:rsid w:val="00D726CD"/>
    <w:rsid w:val="00D726CF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D449F"/>
    <w:rsid w:val="00DE46D7"/>
    <w:rsid w:val="00DF0BDF"/>
    <w:rsid w:val="00DF397C"/>
    <w:rsid w:val="00DF55F8"/>
    <w:rsid w:val="00E02300"/>
    <w:rsid w:val="00E0403B"/>
    <w:rsid w:val="00E1272C"/>
    <w:rsid w:val="00E30572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620"/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6C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6EFD"/>
    <w:rPr>
      <w:b/>
      <w:smallCaps/>
      <w:kern w:val="28"/>
      <w:sz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403CE"/>
    <w:rPr>
      <w:rFonts w:ascii="Arial" w:hAnsi="Arial"/>
      <w:b/>
      <w:i/>
      <w:sz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26CF8"/>
    <w:rPr>
      <w:rFonts w:ascii="Cambria" w:hAnsi="Cambria" w:cs="Times New Roman"/>
      <w:b/>
      <w:bCs/>
      <w:color w:val="4F81BD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56EFD"/>
    <w:rPr>
      <w:sz w:val="24"/>
      <w:lang w:val="en-GB" w:eastAsia="en-GB"/>
    </w:rPr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uiPriority w:val="99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uiPriority w:val="99"/>
    <w:rsid w:val="00C44221"/>
    <w:pPr>
      <w:tabs>
        <w:tab w:val="center" w:pos="4536"/>
        <w:tab w:val="right" w:pos="9072"/>
      </w:tabs>
    </w:pPr>
    <w:rPr>
      <w:sz w:val="24"/>
      <w:szCs w:val="24"/>
      <w:lang w:val="bg-BG" w:eastAsia="bg-BG"/>
    </w:r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locked/>
    <w:rsid w:val="004C5D34"/>
    <w:rPr>
      <w:sz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C44221"/>
    <w:pPr>
      <w:tabs>
        <w:tab w:val="center" w:pos="4536"/>
        <w:tab w:val="right" w:pos="9072"/>
      </w:tabs>
    </w:pPr>
    <w:rPr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C5D34"/>
    <w:rPr>
      <w:sz w:val="24"/>
      <w:lang w:val="bg-BG" w:eastAsia="bg-BG"/>
    </w:rPr>
  </w:style>
  <w:style w:type="paragraph" w:customStyle="1" w:styleId="Char">
    <w:name w:val="Char"/>
    <w:aliases w:val="Normal (Web)1"/>
    <w:basedOn w:val="Normal"/>
    <w:uiPriority w:val="99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uiPriority w:val="99"/>
    <w:qFormat/>
    <w:rsid w:val="00C44221"/>
    <w:pPr>
      <w:spacing w:after="480"/>
      <w:jc w:val="center"/>
    </w:pPr>
    <w:rPr>
      <w:b/>
      <w:sz w:val="48"/>
      <w:lang w:val="en-AU"/>
    </w:rPr>
  </w:style>
  <w:style w:type="character" w:customStyle="1" w:styleId="TitleChar">
    <w:name w:val="Title Char"/>
    <w:basedOn w:val="DefaultParagraphFont"/>
    <w:link w:val="Title"/>
    <w:uiPriority w:val="99"/>
    <w:locked/>
    <w:rsid w:val="00F63412"/>
    <w:rPr>
      <w:b/>
      <w:snapToGrid w:val="0"/>
      <w:sz w:val="48"/>
      <w:lang w:val="en-AU" w:eastAsia="en-US"/>
    </w:rPr>
  </w:style>
  <w:style w:type="paragraph" w:styleId="NormalWeb">
    <w:name w:val="Normal (Web)"/>
    <w:basedOn w:val="Normal"/>
    <w:uiPriority w:val="99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uiPriority w:val="99"/>
    <w:rsid w:val="00CE500E"/>
    <w:rPr>
      <w:rFonts w:cs="Times New Roman"/>
    </w:rPr>
  </w:style>
  <w:style w:type="paragraph" w:customStyle="1" w:styleId="Char1CharCharCharCharCharCharCharChar">
    <w:name w:val="Char1 Char Char Знак Знак Char Char Char Знак Знак Char Char Char Знак Знак"/>
    <w:basedOn w:val="Normal"/>
    <w:uiPriority w:val="99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semiHidden/>
    <w:rsid w:val="00A7742F"/>
    <w:rPr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locked/>
    <w:rsid w:val="00F63412"/>
    <w:rPr>
      <w:lang w:val="bg-BG" w:eastAsia="bg-BG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A7742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350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2E0"/>
    <w:rPr>
      <w:sz w:val="0"/>
      <w:szCs w:val="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350A6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350A6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2E0"/>
    <w:rPr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0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2E0"/>
    <w:rPr>
      <w:b/>
      <w:bCs/>
    </w:rPr>
  </w:style>
  <w:style w:type="paragraph" w:customStyle="1" w:styleId="CharCharCharCharCharCharChar">
    <w:name w:val="Char Char Char Char Char Char Char"/>
    <w:basedOn w:val="Normal"/>
    <w:uiPriority w:val="99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uiPriority w:val="99"/>
    <w:rsid w:val="00F63412"/>
    <w:rPr>
      <w:rFonts w:cs="Arial"/>
      <w:shadow/>
    </w:rPr>
  </w:style>
  <w:style w:type="character" w:customStyle="1" w:styleId="hps">
    <w:name w:val="hps"/>
    <w:basedOn w:val="DefaultParagraphFont"/>
    <w:uiPriority w:val="99"/>
    <w:rsid w:val="00F63412"/>
    <w:rPr>
      <w:rFonts w:cs="Times New Roman"/>
    </w:rPr>
  </w:style>
  <w:style w:type="character" w:customStyle="1" w:styleId="CharChar">
    <w:name w:val="Char Char"/>
    <w:uiPriority w:val="99"/>
    <w:rsid w:val="00F63412"/>
    <w:rPr>
      <w:lang w:val="en-GB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uiPriority w:val="99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63412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"/>
    <w:uiPriority w:val="99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63412"/>
    <w:rPr>
      <w:sz w:val="24"/>
      <w:lang w:val="bg-BG" w:eastAsia="bg-BG"/>
    </w:rPr>
  </w:style>
  <w:style w:type="paragraph" w:customStyle="1" w:styleId="firstline">
    <w:name w:val="firstline"/>
    <w:basedOn w:val="Normal"/>
    <w:uiPriority w:val="99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F634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63412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F63412"/>
    <w:rPr>
      <w:rFonts w:ascii="Courier New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22E0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CharCharCharChar">
    <w:name w:val="Char Char Char Char"/>
    <w:basedOn w:val="Normal"/>
    <w:link w:val="CharCharCharCharChar"/>
    <w:uiPriority w:val="99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uiPriority w:val="99"/>
    <w:locked/>
    <w:rsid w:val="00F63412"/>
    <w:rPr>
      <w:rFonts w:ascii="Tahoma" w:hAnsi="Tahoma"/>
      <w:sz w:val="24"/>
      <w:lang w:val="pl-PL" w:eastAsia="pl-PL"/>
    </w:rPr>
  </w:style>
  <w:style w:type="paragraph" w:customStyle="1" w:styleId="CharChar0">
    <w:name w:val="Знак Знак Char Char"/>
    <w:basedOn w:val="Normal"/>
    <w:uiPriority w:val="99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uiPriority w:val="99"/>
    <w:rsid w:val="00F63412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63412"/>
    <w:pPr>
      <w:spacing w:after="120" w:line="480" w:lineRule="auto"/>
      <w:ind w:left="283"/>
    </w:pPr>
    <w:rPr>
      <w:lang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46AC"/>
    <w:rPr>
      <w:lang w:val="en-GB"/>
    </w:rPr>
  </w:style>
  <w:style w:type="paragraph" w:customStyle="1" w:styleId="CharCharCharChar0">
    <w:name w:val="Знак Char Char Знак Знак Char Char"/>
    <w:basedOn w:val="Normal"/>
    <w:uiPriority w:val="99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99"/>
    <w:qFormat/>
    <w:rsid w:val="00F63412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E0"/>
    <w:rPr>
      <w:b/>
      <w:bCs/>
      <w:i/>
      <w:iCs/>
      <w:color w:val="4F81BD" w:themeColor="accent1"/>
      <w:sz w:val="20"/>
      <w:szCs w:val="20"/>
      <w:lang w:val="en-GB" w:eastAsia="en-US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Без разредка1"/>
    <w:uiPriority w:val="99"/>
    <w:rsid w:val="00866DF7"/>
    <w:rPr>
      <w:rFonts w:ascii="Calibri" w:hAnsi="Calibri" w:cs="Calibri"/>
      <w:lang w:eastAsia="en-US"/>
    </w:rPr>
  </w:style>
  <w:style w:type="paragraph" w:customStyle="1" w:styleId="FR2">
    <w:name w:val="FR2"/>
    <w:uiPriority w:val="99"/>
    <w:rsid w:val="00A403CE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uiPriority w:val="99"/>
    <w:locked/>
    <w:rsid w:val="00A403CE"/>
    <w:rPr>
      <w:lang w:val="en-GB" w:eastAsia="en-GB"/>
    </w:rPr>
  </w:style>
  <w:style w:type="paragraph" w:customStyle="1" w:styleId="a">
    <w:name w:val="Списък на абзаци"/>
    <w:basedOn w:val="Normal"/>
    <w:link w:val="a0"/>
    <w:uiPriority w:val="99"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uiPriority w:val="99"/>
    <w:locked/>
    <w:rsid w:val="00A403CE"/>
    <w:rPr>
      <w:rFonts w:ascii="Calibri" w:hAnsi="Calibri"/>
      <w:sz w:val="22"/>
      <w:lang w:val="en-AU" w:eastAsia="en-US"/>
    </w:rPr>
  </w:style>
  <w:style w:type="character" w:customStyle="1" w:styleId="Bodytext4">
    <w:name w:val="Body text (4)_"/>
    <w:link w:val="Bodytext41"/>
    <w:uiPriority w:val="99"/>
    <w:locked/>
    <w:rsid w:val="00A403CE"/>
    <w:rPr>
      <w:rFonts w:ascii="Verdana" w:hAnsi="Verdana"/>
      <w:i/>
      <w:sz w:val="18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bg-BG" w:eastAsia="bg-BG"/>
    </w:rPr>
  </w:style>
  <w:style w:type="character" w:customStyle="1" w:styleId="BodytextBold7">
    <w:name w:val="Body text + Bold7"/>
    <w:uiPriority w:val="99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basedOn w:val="DefaultParagraphFont"/>
    <w:uiPriority w:val="99"/>
    <w:qFormat/>
    <w:rsid w:val="00A403CE"/>
    <w:rPr>
      <w:rFonts w:cs="Times New Roman"/>
      <w:b/>
    </w:rPr>
  </w:style>
  <w:style w:type="character" w:customStyle="1" w:styleId="st">
    <w:name w:val="st"/>
    <w:uiPriority w:val="99"/>
    <w:rsid w:val="00A403CE"/>
  </w:style>
  <w:style w:type="character" w:customStyle="1" w:styleId="apple-converted-space">
    <w:name w:val="apple-converted-space"/>
    <w:uiPriority w:val="99"/>
    <w:rsid w:val="000F68CD"/>
  </w:style>
  <w:style w:type="character" w:customStyle="1" w:styleId="samedocreference">
    <w:name w:val="samedocreference"/>
    <w:uiPriority w:val="99"/>
    <w:rsid w:val="000F68CD"/>
  </w:style>
  <w:style w:type="paragraph" w:customStyle="1" w:styleId="NumPar2">
    <w:name w:val="NumPar 2"/>
    <w:basedOn w:val="Heading2"/>
    <w:next w:val="Normal"/>
    <w:uiPriority w:val="99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uiPriority w:val="99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uiPriority w:val="99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99"/>
    <w:rsid w:val="00082EB1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946AC"/>
    <w:rPr>
      <w:rFonts w:cs="Times New Roman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uiPriority w:val="99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9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691</TotalTime>
  <Pages>2</Pages>
  <Words>319</Words>
  <Characters>1819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Metin</cp:lastModifiedBy>
  <cp:revision>2</cp:revision>
  <cp:lastPrinted>2016-01-06T07:15:00Z</cp:lastPrinted>
  <dcterms:created xsi:type="dcterms:W3CDTF">2016-02-16T14:23:00Z</dcterms:created>
  <dcterms:modified xsi:type="dcterms:W3CDTF">2016-03-18T08:34:00Z</dcterms:modified>
</cp:coreProperties>
</file>